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C0207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PHIPPES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D66B058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Newbold Pacey, Warwickshire. Husbandman.</w:t>
      </w:r>
    </w:p>
    <w:p w14:paraId="0787E5BB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84EE89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BFA8B5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Huggeford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against</w:t>
      </w:r>
    </w:p>
    <w:p w14:paraId="5CB7DE4D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him.</w:t>
      </w:r>
    </w:p>
    <w:p w14:paraId="14D812CE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5BF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05632B7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E47411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4584FE" w14:textId="77777777" w:rsidR="00260642" w:rsidRDefault="00260642" w:rsidP="002606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February 2021</w:t>
      </w:r>
    </w:p>
    <w:p w14:paraId="2DAA40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DD356" w14:textId="77777777" w:rsidR="00260642" w:rsidRDefault="00260642" w:rsidP="009139A6">
      <w:r>
        <w:separator/>
      </w:r>
    </w:p>
  </w:endnote>
  <w:endnote w:type="continuationSeparator" w:id="0">
    <w:p w14:paraId="2EEA79F9" w14:textId="77777777" w:rsidR="00260642" w:rsidRDefault="002606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8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AF9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F09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023C1" w14:textId="77777777" w:rsidR="00260642" w:rsidRDefault="00260642" w:rsidP="009139A6">
      <w:r>
        <w:separator/>
      </w:r>
    </w:p>
  </w:footnote>
  <w:footnote w:type="continuationSeparator" w:id="0">
    <w:p w14:paraId="3E523ACA" w14:textId="77777777" w:rsidR="00260642" w:rsidRDefault="002606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59E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BFC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185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42"/>
    <w:rsid w:val="000666E0"/>
    <w:rsid w:val="002510B7"/>
    <w:rsid w:val="0026064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EDBEB"/>
  <w15:chartTrackingRefBased/>
  <w15:docId w15:val="{13B9E601-FB08-4CBF-97D6-10101332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06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2021-03-15T10:42:00Z</dcterms:created>
  <dcterms:modified xsi:type="dcterms:W3CDTF">2021-03-15T10:43:00Z</dcterms:modified>
</cp:coreProperties>
</file>